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916EAB" w:rsidTr="00916EAB">
        <w:tblPrEx>
          <w:tblCellMar>
            <w:top w:w="0" w:type="dxa"/>
            <w:bottom w:w="0" w:type="dxa"/>
          </w:tblCellMar>
        </w:tblPrEx>
        <w:trPr>
          <w:trHeight w:val="2370"/>
        </w:trPr>
        <w:tc>
          <w:tcPr>
            <w:tcW w:w="9360" w:type="dxa"/>
          </w:tcPr>
          <w:p w:rsidR="00916EAB" w:rsidRPr="00821E28" w:rsidRDefault="00916EAB" w:rsidP="00821E28">
            <w:pPr>
              <w:jc w:val="center"/>
              <w:rPr>
                <w:b/>
                <w:sz w:val="28"/>
                <w:szCs w:val="28"/>
              </w:rPr>
            </w:pPr>
            <w:r w:rsidRPr="00821E28">
              <w:rPr>
                <w:b/>
                <w:sz w:val="28"/>
                <w:szCs w:val="28"/>
              </w:rPr>
              <w:t>LISMORE BASE HOSPITAL</w:t>
            </w:r>
          </w:p>
          <w:p w:rsidR="00916EAB" w:rsidRPr="00821E28" w:rsidRDefault="00916EAB" w:rsidP="00821E28">
            <w:pPr>
              <w:jc w:val="center"/>
              <w:rPr>
                <w:b/>
                <w:sz w:val="28"/>
                <w:szCs w:val="28"/>
              </w:rPr>
            </w:pPr>
            <w:r w:rsidRPr="00821E28">
              <w:rPr>
                <w:b/>
                <w:sz w:val="28"/>
                <w:szCs w:val="28"/>
              </w:rPr>
              <w:t>HITH</w:t>
            </w:r>
          </w:p>
          <w:p w:rsidR="00916EAB" w:rsidRPr="00821E28" w:rsidRDefault="00916EAB" w:rsidP="00821E28">
            <w:pPr>
              <w:jc w:val="center"/>
              <w:rPr>
                <w:b/>
                <w:sz w:val="28"/>
                <w:szCs w:val="28"/>
              </w:rPr>
            </w:pPr>
            <w:r w:rsidRPr="00821E28">
              <w:rPr>
                <w:b/>
                <w:sz w:val="28"/>
                <w:szCs w:val="28"/>
              </w:rPr>
              <w:t>51 URALBA ST</w:t>
            </w:r>
          </w:p>
          <w:p w:rsidR="00916EAB" w:rsidRPr="00821E28" w:rsidRDefault="00916EAB" w:rsidP="00821E28">
            <w:pPr>
              <w:jc w:val="center"/>
              <w:rPr>
                <w:b/>
                <w:sz w:val="28"/>
                <w:szCs w:val="28"/>
              </w:rPr>
            </w:pPr>
            <w:r w:rsidRPr="00821E28">
              <w:rPr>
                <w:b/>
                <w:sz w:val="28"/>
                <w:szCs w:val="28"/>
              </w:rPr>
              <w:t>MONDAY TO FRIDAY</w:t>
            </w:r>
          </w:p>
          <w:p w:rsidR="00916EAB" w:rsidRDefault="00821E28" w:rsidP="00821E28">
            <w:pPr>
              <w:jc w:val="center"/>
            </w:pPr>
            <w:r w:rsidRPr="00821E28">
              <w:rPr>
                <w:b/>
                <w:sz w:val="28"/>
                <w:szCs w:val="28"/>
              </w:rPr>
              <w:t>6.30am</w:t>
            </w:r>
          </w:p>
        </w:tc>
      </w:tr>
    </w:tbl>
    <w:p w:rsidR="0042053F" w:rsidRDefault="00EF4AD7"/>
    <w:p w:rsidR="00821E28" w:rsidRPr="00EF4AD7" w:rsidRDefault="00821E28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After entering front door turn off the alarm, 4039off.</w:t>
      </w:r>
    </w:p>
    <w:p w:rsidR="00821E28" w:rsidRPr="00EF4AD7" w:rsidRDefault="00821E28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Mop all floors upstairs and downstairs</w:t>
      </w:r>
    </w:p>
    <w:p w:rsidR="00821E28" w:rsidRPr="00EF4AD7" w:rsidRDefault="00821E28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Vacuum all offices throughout on Monday, then spot vacuum on other days if needed</w:t>
      </w:r>
    </w:p>
    <w:p w:rsidR="00821E28" w:rsidRPr="00EF4AD7" w:rsidRDefault="0097448E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Empty all bins upstairs and downstairs</w:t>
      </w:r>
    </w:p>
    <w:p w:rsidR="00B4000C" w:rsidRPr="00EF4AD7" w:rsidRDefault="00B4000C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Clean toilets upstairs and downstairs</w:t>
      </w:r>
    </w:p>
    <w:p w:rsidR="00B4000C" w:rsidRPr="00EF4AD7" w:rsidRDefault="00B4000C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 xml:space="preserve">Clean kitchen and leave clean cloth and </w:t>
      </w:r>
      <w:proofErr w:type="spellStart"/>
      <w:r w:rsidRPr="00EF4AD7">
        <w:rPr>
          <w:sz w:val="36"/>
          <w:szCs w:val="36"/>
        </w:rPr>
        <w:t>scourer</w:t>
      </w:r>
      <w:proofErr w:type="spellEnd"/>
    </w:p>
    <w:p w:rsidR="00B4000C" w:rsidRPr="00EF4AD7" w:rsidRDefault="00B4000C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Wipe down all desks</w:t>
      </w:r>
    </w:p>
    <w:p w:rsidR="00B4000C" w:rsidRPr="00EF4AD7" w:rsidRDefault="00B4000C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Clean hand basins in all rooms</w:t>
      </w:r>
    </w:p>
    <w:p w:rsidR="00B4000C" w:rsidRPr="00EF4AD7" w:rsidRDefault="00B4000C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Clean glass and windows and ledges when needed</w:t>
      </w:r>
    </w:p>
    <w:p w:rsidR="00720056" w:rsidRPr="00EF4AD7" w:rsidRDefault="00720056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Check draws in kitchen for tea towels and tablecloths</w:t>
      </w:r>
    </w:p>
    <w:p w:rsidR="00720056" w:rsidRPr="00EF4AD7" w:rsidRDefault="00720056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 xml:space="preserve">Order flat mops, tea towels, tablecloths when required on Monday for delivery on Tuesday by the courier </w:t>
      </w:r>
    </w:p>
    <w:p w:rsidR="00720056" w:rsidRPr="00EF4AD7" w:rsidRDefault="00720056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Council bins are to be put out on Tuesday for collection and bought back in on Wednesday</w:t>
      </w:r>
    </w:p>
    <w:p w:rsidR="00720056" w:rsidRPr="00EF4AD7" w:rsidRDefault="00EF4AD7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 xml:space="preserve">Large green bin out the front. Tell our office when it needs to be emptied usually on a Wednesday </w:t>
      </w:r>
    </w:p>
    <w:p w:rsidR="00EF4AD7" w:rsidRDefault="00EF4AD7" w:rsidP="00821E2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EF4AD7">
        <w:rPr>
          <w:sz w:val="36"/>
          <w:szCs w:val="36"/>
        </w:rPr>
        <w:t>Order stores when necessary</w:t>
      </w:r>
    </w:p>
    <w:p w:rsidR="00EF4AD7" w:rsidRDefault="00EF4AD7" w:rsidP="00EF4AD7">
      <w:pPr>
        <w:pStyle w:val="ListParagraph"/>
        <w:rPr>
          <w:sz w:val="36"/>
          <w:szCs w:val="36"/>
        </w:rPr>
      </w:pPr>
    </w:p>
    <w:p w:rsidR="00EF4AD7" w:rsidRPr="00EF4AD7" w:rsidRDefault="00EF4AD7" w:rsidP="00EF4AD7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Updated June 2021</w:t>
      </w:r>
      <w:bookmarkStart w:id="0" w:name="_GoBack"/>
      <w:bookmarkEnd w:id="0"/>
    </w:p>
    <w:p w:rsidR="00821E28" w:rsidRDefault="00821E28"/>
    <w:sectPr w:rsidR="00821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44C30"/>
    <w:multiLevelType w:val="hybridMultilevel"/>
    <w:tmpl w:val="45CADE3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46"/>
    <w:rsid w:val="002A5023"/>
    <w:rsid w:val="003E7A9A"/>
    <w:rsid w:val="003F4A46"/>
    <w:rsid w:val="00720056"/>
    <w:rsid w:val="00821E28"/>
    <w:rsid w:val="00916EAB"/>
    <w:rsid w:val="0097448E"/>
    <w:rsid w:val="00B4000C"/>
    <w:rsid w:val="00EF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2CDD42-6E5C-4156-993D-337F78F8F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53560AD.dotm</Template>
  <TotalTime>139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</cp:lastModifiedBy>
  <cp:revision>1</cp:revision>
  <dcterms:created xsi:type="dcterms:W3CDTF">2021-06-15T01:16:00Z</dcterms:created>
  <dcterms:modified xsi:type="dcterms:W3CDTF">2021-06-15T03:35:00Z</dcterms:modified>
</cp:coreProperties>
</file>